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1A5" w:rsidRPr="00AC59E3" w:rsidRDefault="005711A5" w:rsidP="0095302F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C59E3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5711A5" w:rsidRPr="00AC59E3" w:rsidRDefault="005711A5" w:rsidP="0095302F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 w:rsidRPr="00AC59E3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5711A5" w:rsidRPr="00AC59E3" w:rsidRDefault="005711A5" w:rsidP="0095302F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AC59E3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5711A5" w:rsidRPr="00AC59E3" w:rsidRDefault="005711A5" w:rsidP="0095302F">
      <w:pPr>
        <w:rPr>
          <w:rFonts w:ascii="Times New Roman" w:hAnsi="Times New Roman" w:cs="Times New Roman"/>
          <w:sz w:val="24"/>
          <w:szCs w:val="24"/>
        </w:rPr>
      </w:pPr>
    </w:p>
    <w:p w:rsidR="005711A5" w:rsidRPr="00AC59E3" w:rsidRDefault="005711A5" w:rsidP="0095302F">
      <w:pPr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13.11.2024 </w:t>
      </w:r>
      <w:r w:rsidRPr="00AC59E3">
        <w:rPr>
          <w:rFonts w:ascii="Times New Roman" w:hAnsi="Times New Roman" w:cs="Times New Roman"/>
          <w:sz w:val="24"/>
          <w:szCs w:val="24"/>
        </w:rPr>
        <w:t>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9E3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267</w:t>
      </w:r>
    </w:p>
    <w:p w:rsidR="005711A5" w:rsidRPr="00AC59E3" w:rsidRDefault="005711A5" w:rsidP="0095302F">
      <w:pPr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5711A5" w:rsidRPr="00AC59E3" w:rsidRDefault="005711A5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711A5" w:rsidRPr="00AC59E3" w:rsidRDefault="005711A5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711A5" w:rsidRPr="00AC59E3" w:rsidRDefault="005711A5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C59E3">
        <w:rPr>
          <w:rFonts w:ascii="Times New Roman" w:hAnsi="Times New Roman" w:cs="Times New Roman"/>
          <w:sz w:val="28"/>
          <w:szCs w:val="28"/>
        </w:rPr>
        <w:t xml:space="preserve">Об утверждении отчета </w:t>
      </w:r>
    </w:p>
    <w:p w:rsidR="005711A5" w:rsidRPr="00AC59E3" w:rsidRDefault="005711A5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C59E3">
        <w:rPr>
          <w:rFonts w:ascii="Times New Roman" w:hAnsi="Times New Roman" w:cs="Times New Roman"/>
          <w:sz w:val="28"/>
          <w:szCs w:val="28"/>
        </w:rPr>
        <w:t>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59E3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5711A5" w:rsidRPr="00AC59E3" w:rsidRDefault="005711A5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AC59E3">
        <w:rPr>
          <w:rFonts w:ascii="Times New Roman" w:hAnsi="Times New Roman" w:cs="Times New Roman"/>
          <w:snapToGrid w:val="0"/>
          <w:sz w:val="28"/>
          <w:szCs w:val="28"/>
        </w:rPr>
        <w:t xml:space="preserve">Унечского муниципального </w:t>
      </w:r>
    </w:p>
    <w:p w:rsidR="005711A5" w:rsidRPr="00AC59E3" w:rsidRDefault="005711A5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AC59E3">
        <w:rPr>
          <w:rFonts w:ascii="Times New Roman" w:hAnsi="Times New Roman" w:cs="Times New Roman"/>
          <w:snapToGrid w:val="0"/>
          <w:sz w:val="28"/>
          <w:szCs w:val="28"/>
        </w:rPr>
        <w:t xml:space="preserve">района Брянской области </w:t>
      </w:r>
    </w:p>
    <w:p w:rsidR="005711A5" w:rsidRPr="00AC59E3" w:rsidRDefault="005711A5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C59E3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9 месяцев</w:t>
      </w:r>
      <w:r w:rsidRPr="00AC59E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C59E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711A5" w:rsidRPr="00AC59E3" w:rsidRDefault="005711A5" w:rsidP="0095302F">
      <w:pPr>
        <w:spacing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5711A5" w:rsidRPr="00AC59E3" w:rsidRDefault="005711A5" w:rsidP="0095302F">
      <w:pPr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711A5" w:rsidRPr="00AC59E3" w:rsidRDefault="005711A5" w:rsidP="00D6680A">
      <w:pPr>
        <w:pStyle w:val="Heading2"/>
        <w:spacing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AC59E3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AC59E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 соответствии с пунктом 5 статьей 264.2 Бюджетного Кодекса Российской Федерации, пунктом2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3</w:t>
      </w:r>
      <w:r w:rsidRPr="00AC59E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решения Унечского районного Совета народных депутатов от</w:t>
      </w:r>
      <w:r w:rsidRPr="00931D94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15.12.2023 № 6-261</w:t>
      </w:r>
      <w:r w:rsidRPr="00AC59E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«О бюджете Унечского муниципального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района Брянской области на 2024 год и на плановый период 2025 и 2026 годов» (в редакции решений Унечского районного</w:t>
      </w:r>
      <w:r w:rsidRPr="00AC59E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Совета народных депутатов </w:t>
      </w:r>
      <w:r w:rsidRPr="00064BE2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от 01.02.2024 № 6-278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,</w:t>
      </w:r>
      <w:r w:rsidRPr="007A40B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от</w:t>
      </w:r>
      <w:r w:rsidRPr="007A40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18.06.2024 №6-292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,</w:t>
      </w:r>
      <w:r w:rsidRPr="00DE347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от 27.08.2024 №6-300</w:t>
      </w:r>
      <w:r w:rsidRPr="00064BE2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)</w:t>
      </w:r>
    </w:p>
    <w:p w:rsidR="005711A5" w:rsidRPr="00AC59E3" w:rsidRDefault="005711A5" w:rsidP="008E44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11A5" w:rsidRPr="00AC59E3" w:rsidRDefault="005711A5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5711A5" w:rsidRPr="00AC59E3" w:rsidRDefault="005711A5" w:rsidP="009108BA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C59E3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5711A5" w:rsidRPr="00AC59E3" w:rsidRDefault="005711A5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1. Утвердить прилагаемый отчет об исполнении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9E3">
        <w:rPr>
          <w:rFonts w:ascii="Times New Roman" w:hAnsi="Times New Roman" w:cs="Times New Roman"/>
          <w:sz w:val="24"/>
          <w:szCs w:val="24"/>
        </w:rPr>
        <w:t xml:space="preserve">Брянской области за </w:t>
      </w:r>
      <w:r>
        <w:rPr>
          <w:rFonts w:ascii="Times New Roman" w:hAnsi="Times New Roman" w:cs="Times New Roman"/>
          <w:sz w:val="24"/>
          <w:szCs w:val="24"/>
        </w:rPr>
        <w:t>9 месяцев</w:t>
      </w:r>
      <w:r w:rsidRPr="00AC59E3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C59E3">
        <w:rPr>
          <w:rFonts w:ascii="Times New Roman" w:hAnsi="Times New Roman" w:cs="Times New Roman"/>
          <w:sz w:val="24"/>
          <w:szCs w:val="24"/>
        </w:rPr>
        <w:t xml:space="preserve"> года по доходам в сумме </w:t>
      </w:r>
      <w:r w:rsidRPr="009462DE">
        <w:rPr>
          <w:rFonts w:ascii="Times New Roman" w:hAnsi="Times New Roman" w:cs="Times New Roman"/>
          <w:sz w:val="24"/>
          <w:szCs w:val="24"/>
        </w:rPr>
        <w:t>688019088,67</w:t>
      </w:r>
      <w:r w:rsidRPr="00AC59E3">
        <w:rPr>
          <w:rFonts w:ascii="Times New Roman" w:hAnsi="Times New Roman" w:cs="Times New Roman"/>
          <w:sz w:val="24"/>
          <w:szCs w:val="24"/>
        </w:rPr>
        <w:t xml:space="preserve"> рублей, расходам в сумме </w:t>
      </w:r>
      <w:r w:rsidRPr="009462DE">
        <w:rPr>
          <w:rFonts w:ascii="Times New Roman" w:hAnsi="Times New Roman" w:cs="Times New Roman"/>
          <w:sz w:val="24"/>
          <w:szCs w:val="24"/>
        </w:rPr>
        <w:t>705664264,8</w:t>
      </w:r>
      <w:r w:rsidRPr="00AC59E3">
        <w:rPr>
          <w:rFonts w:ascii="Times New Roman" w:hAnsi="Times New Roman" w:cs="Times New Roman"/>
          <w:sz w:val="24"/>
          <w:szCs w:val="24"/>
        </w:rPr>
        <w:t xml:space="preserve"> рублей, с превышением расходов над доходами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9E3">
        <w:rPr>
          <w:rFonts w:ascii="Times New Roman" w:hAnsi="Times New Roman" w:cs="Times New Roman"/>
          <w:sz w:val="24"/>
          <w:szCs w:val="24"/>
        </w:rPr>
        <w:t xml:space="preserve">в сумме </w:t>
      </w:r>
      <w:r w:rsidRPr="009462DE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9462DE">
        <w:rPr>
          <w:rFonts w:ascii="Times New Roman" w:hAnsi="Times New Roman" w:cs="Times New Roman"/>
          <w:sz w:val="24"/>
          <w:szCs w:val="24"/>
        </w:rPr>
        <w:t>645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9462DE">
        <w:rPr>
          <w:rFonts w:ascii="Times New Roman" w:hAnsi="Times New Roman" w:cs="Times New Roman"/>
          <w:sz w:val="24"/>
          <w:szCs w:val="24"/>
        </w:rPr>
        <w:t xml:space="preserve">176,13 </w:t>
      </w:r>
      <w:r w:rsidRPr="00AC59E3">
        <w:rPr>
          <w:rFonts w:ascii="Times New Roman" w:hAnsi="Times New Roman" w:cs="Times New Roman"/>
          <w:sz w:val="24"/>
          <w:szCs w:val="24"/>
        </w:rPr>
        <w:t>рубля и следующими показателями:</w:t>
      </w:r>
    </w:p>
    <w:p w:rsidR="005711A5" w:rsidRDefault="005711A5" w:rsidP="009B624A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1) по доходам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9E3">
        <w:rPr>
          <w:rFonts w:ascii="Times New Roman" w:hAnsi="Times New Roman" w:cs="Times New Roman"/>
          <w:sz w:val="24"/>
          <w:szCs w:val="24"/>
        </w:rPr>
        <w:t xml:space="preserve">Брянской области за </w:t>
      </w:r>
      <w:r>
        <w:rPr>
          <w:rFonts w:ascii="Times New Roman" w:hAnsi="Times New Roman" w:cs="Times New Roman"/>
          <w:sz w:val="24"/>
          <w:szCs w:val="24"/>
        </w:rPr>
        <w:t>9 месяцев</w:t>
      </w:r>
      <w:r w:rsidRPr="00AC59E3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C59E3">
        <w:rPr>
          <w:rFonts w:ascii="Times New Roman" w:hAnsi="Times New Roman" w:cs="Times New Roman"/>
          <w:sz w:val="24"/>
          <w:szCs w:val="24"/>
        </w:rPr>
        <w:t xml:space="preserve"> года согласно приложению № 1;</w:t>
      </w:r>
    </w:p>
    <w:p w:rsidR="005711A5" w:rsidRPr="00AC59E3" w:rsidRDefault="005711A5" w:rsidP="00B674B8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</w:t>
      </w:r>
      <w:r w:rsidRPr="00AC59E3">
        <w:rPr>
          <w:rFonts w:ascii="Times New Roman" w:hAnsi="Times New Roman" w:cs="Times New Roman"/>
          <w:sz w:val="24"/>
          <w:szCs w:val="24"/>
        </w:rPr>
        <w:t xml:space="preserve">по расходам бюджета Унечского муниципального района Брянской области по ведомственной структуре за </w:t>
      </w:r>
      <w:r>
        <w:rPr>
          <w:rFonts w:ascii="Times New Roman" w:hAnsi="Times New Roman" w:cs="Times New Roman"/>
          <w:sz w:val="24"/>
          <w:szCs w:val="24"/>
        </w:rPr>
        <w:t>9 месяцев</w:t>
      </w:r>
      <w:r w:rsidRPr="00AC59E3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C59E3">
        <w:rPr>
          <w:rFonts w:ascii="Times New Roman" w:hAnsi="Times New Roman" w:cs="Times New Roman"/>
          <w:sz w:val="24"/>
          <w:szCs w:val="24"/>
        </w:rPr>
        <w:t xml:space="preserve"> года согласно приложению № 2;</w:t>
      </w:r>
      <w:r w:rsidRPr="00AC59E3">
        <w:rPr>
          <w:rFonts w:ascii="Times New Roman" w:hAnsi="Times New Roman" w:cs="Times New Roman"/>
          <w:sz w:val="24"/>
          <w:szCs w:val="24"/>
        </w:rPr>
        <w:tab/>
      </w:r>
    </w:p>
    <w:p w:rsidR="005711A5" w:rsidRPr="00AC59E3" w:rsidRDefault="005711A5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3) по расходам бюджета Унечского муниципального района Брянской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59E3">
        <w:rPr>
          <w:rFonts w:ascii="Times New Roman" w:hAnsi="Times New Roman" w:cs="Times New Roman"/>
          <w:sz w:val="24"/>
          <w:szCs w:val="24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за </w:t>
      </w:r>
      <w:r>
        <w:rPr>
          <w:rFonts w:ascii="Times New Roman" w:hAnsi="Times New Roman" w:cs="Times New Roman"/>
          <w:sz w:val="24"/>
          <w:szCs w:val="24"/>
        </w:rPr>
        <w:t>9 месяцев</w:t>
      </w:r>
      <w:r w:rsidRPr="00AC59E3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C59E3">
        <w:rPr>
          <w:rFonts w:ascii="Times New Roman" w:hAnsi="Times New Roman" w:cs="Times New Roman"/>
          <w:sz w:val="24"/>
          <w:szCs w:val="24"/>
        </w:rPr>
        <w:t xml:space="preserve"> года согласно приложению № 3;</w:t>
      </w:r>
    </w:p>
    <w:p w:rsidR="005711A5" w:rsidRPr="00AC59E3" w:rsidRDefault="005711A5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 xml:space="preserve">4) по источникам внутреннего финансирования дефицита бюджета Унечского муниципального района Брянской области за </w:t>
      </w:r>
      <w:r>
        <w:rPr>
          <w:rFonts w:ascii="Times New Roman" w:hAnsi="Times New Roman" w:cs="Times New Roman"/>
          <w:sz w:val="24"/>
          <w:szCs w:val="24"/>
        </w:rPr>
        <w:t>9 месяцев</w:t>
      </w:r>
      <w:r w:rsidRPr="00AC59E3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C59E3">
        <w:rPr>
          <w:rFonts w:ascii="Times New Roman" w:hAnsi="Times New Roman" w:cs="Times New Roman"/>
          <w:sz w:val="24"/>
          <w:szCs w:val="24"/>
        </w:rPr>
        <w:t xml:space="preserve"> года согласно приложению №4.</w:t>
      </w:r>
    </w:p>
    <w:p w:rsidR="005711A5" w:rsidRPr="00AC59E3" w:rsidRDefault="005711A5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AC59E3">
        <w:rPr>
          <w:rFonts w:ascii="Times New Roman" w:hAnsi="Times New Roman" w:cs="Times New Roman"/>
          <w:sz w:val="24"/>
          <w:szCs w:val="24"/>
        </w:rPr>
        <w:t>2. Финансовому управлению администрации Унечского района направить в Унечский районный Совет народных депу</w:t>
      </w:r>
      <w:r>
        <w:rPr>
          <w:rFonts w:ascii="Times New Roman" w:hAnsi="Times New Roman" w:cs="Times New Roman"/>
          <w:sz w:val="24"/>
          <w:szCs w:val="24"/>
        </w:rPr>
        <w:t xml:space="preserve">татов, </w:t>
      </w:r>
      <w:r w:rsidRPr="00AC59E3">
        <w:rPr>
          <w:rFonts w:ascii="Times New Roman" w:hAnsi="Times New Roman" w:cs="Times New Roman"/>
          <w:sz w:val="24"/>
          <w:szCs w:val="24"/>
        </w:rPr>
        <w:t xml:space="preserve">Контрольно-счетную палату Унечского района отчет об исполнении бюджета Унечского муниципального района Брянской области за </w:t>
      </w:r>
      <w:r>
        <w:rPr>
          <w:rFonts w:ascii="Times New Roman" w:hAnsi="Times New Roman" w:cs="Times New Roman"/>
          <w:sz w:val="24"/>
          <w:szCs w:val="24"/>
        </w:rPr>
        <w:t>9 месяцев</w:t>
      </w:r>
      <w:r w:rsidRPr="00AC59E3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C59E3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711A5" w:rsidRPr="00AC59E3" w:rsidRDefault="005711A5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5711A5" w:rsidRDefault="005711A5" w:rsidP="00B11E40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 </w:t>
      </w:r>
      <w:r w:rsidRPr="00AC59E3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</w:t>
      </w:r>
      <w:hyperlink r:id="rId6" w:history="1">
        <w:r w:rsidRPr="00111F67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111F67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111F67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111F67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111F67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AC59E3">
        <w:rPr>
          <w:rFonts w:ascii="Times New Roman" w:hAnsi="Times New Roman" w:cs="Times New Roman"/>
          <w:sz w:val="24"/>
          <w:szCs w:val="24"/>
        </w:rPr>
        <w:t>.</w:t>
      </w:r>
    </w:p>
    <w:p w:rsidR="005711A5" w:rsidRPr="00AC59E3" w:rsidRDefault="005711A5" w:rsidP="00B11E40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59E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 </w:t>
      </w:r>
      <w:r w:rsidRPr="00AC59E3">
        <w:rPr>
          <w:rFonts w:ascii="Times New Roman" w:hAnsi="Times New Roman" w:cs="Times New Roman"/>
          <w:sz w:val="24"/>
          <w:szCs w:val="24"/>
        </w:rPr>
        <w:t>Контроль за исполнением постановления возложить на начальника финансового управления администрации Унечского района Шайтур С. В.</w:t>
      </w:r>
    </w:p>
    <w:p w:rsidR="005711A5" w:rsidRPr="00AC59E3" w:rsidRDefault="005711A5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11A5" w:rsidRPr="00AC59E3" w:rsidRDefault="005711A5" w:rsidP="009530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11A5" w:rsidRPr="00AC59E3" w:rsidRDefault="005711A5" w:rsidP="009530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711A5" w:rsidRPr="00AC59E3" w:rsidRDefault="005711A5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1250">
        <w:rPr>
          <w:rFonts w:ascii="Times New Roman" w:hAnsi="Times New Roman" w:cs="Times New Roman"/>
          <w:sz w:val="24"/>
          <w:szCs w:val="24"/>
        </w:rPr>
        <w:t>Врио главы администрации района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891250">
        <w:rPr>
          <w:rFonts w:ascii="Times New Roman" w:hAnsi="Times New Roman" w:cs="Times New Roman"/>
          <w:sz w:val="24"/>
          <w:szCs w:val="24"/>
        </w:rPr>
        <w:t>В.А. Дуда</w:t>
      </w:r>
    </w:p>
    <w:p w:rsidR="005711A5" w:rsidRPr="00AC59E3" w:rsidRDefault="005711A5" w:rsidP="00B94FA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11A5" w:rsidRPr="00AC59E3" w:rsidRDefault="005711A5" w:rsidP="00581AB5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11A5" w:rsidRPr="006D3F67" w:rsidRDefault="005711A5" w:rsidP="008E44CE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711A5" w:rsidRPr="006D3F67" w:rsidSect="00931D94">
      <w:headerReference w:type="default" r:id="rId7"/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1A5" w:rsidRDefault="005711A5" w:rsidP="008921EF">
      <w:pPr>
        <w:spacing w:line="240" w:lineRule="auto"/>
      </w:pPr>
      <w:r>
        <w:separator/>
      </w:r>
    </w:p>
  </w:endnote>
  <w:endnote w:type="continuationSeparator" w:id="1">
    <w:p w:rsidR="005711A5" w:rsidRDefault="005711A5" w:rsidP="008921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1A5" w:rsidRDefault="005711A5" w:rsidP="008921EF">
      <w:pPr>
        <w:spacing w:line="240" w:lineRule="auto"/>
      </w:pPr>
      <w:r>
        <w:separator/>
      </w:r>
    </w:p>
  </w:footnote>
  <w:footnote w:type="continuationSeparator" w:id="1">
    <w:p w:rsidR="005711A5" w:rsidRDefault="005711A5" w:rsidP="008921E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1A5" w:rsidRDefault="005711A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064BE2"/>
    <w:rsid w:val="000966F1"/>
    <w:rsid w:val="00111F67"/>
    <w:rsid w:val="001163DA"/>
    <w:rsid w:val="001B20F2"/>
    <w:rsid w:val="001D0D70"/>
    <w:rsid w:val="001E3B1C"/>
    <w:rsid w:val="0022576F"/>
    <w:rsid w:val="00266F5A"/>
    <w:rsid w:val="002A1075"/>
    <w:rsid w:val="002E6DA5"/>
    <w:rsid w:val="00312C74"/>
    <w:rsid w:val="00366B2C"/>
    <w:rsid w:val="00385E75"/>
    <w:rsid w:val="004B4294"/>
    <w:rsid w:val="004C1F11"/>
    <w:rsid w:val="004E6968"/>
    <w:rsid w:val="004F6F85"/>
    <w:rsid w:val="00553E71"/>
    <w:rsid w:val="0056332F"/>
    <w:rsid w:val="005711A5"/>
    <w:rsid w:val="00581AB5"/>
    <w:rsid w:val="005C7C5F"/>
    <w:rsid w:val="0061707D"/>
    <w:rsid w:val="0063682A"/>
    <w:rsid w:val="0066230F"/>
    <w:rsid w:val="006D3F67"/>
    <w:rsid w:val="00701E7A"/>
    <w:rsid w:val="00760ED7"/>
    <w:rsid w:val="00780D0C"/>
    <w:rsid w:val="007A40B6"/>
    <w:rsid w:val="007B1889"/>
    <w:rsid w:val="007C26FD"/>
    <w:rsid w:val="007C6D17"/>
    <w:rsid w:val="00813789"/>
    <w:rsid w:val="00822370"/>
    <w:rsid w:val="008773D3"/>
    <w:rsid w:val="0088280E"/>
    <w:rsid w:val="00891250"/>
    <w:rsid w:val="008921EF"/>
    <w:rsid w:val="008A2AC8"/>
    <w:rsid w:val="008E44CE"/>
    <w:rsid w:val="009108BA"/>
    <w:rsid w:val="00931D94"/>
    <w:rsid w:val="00935FB0"/>
    <w:rsid w:val="009462DE"/>
    <w:rsid w:val="0095302F"/>
    <w:rsid w:val="00960192"/>
    <w:rsid w:val="00970B84"/>
    <w:rsid w:val="009B3127"/>
    <w:rsid w:val="009B624A"/>
    <w:rsid w:val="009D53AA"/>
    <w:rsid w:val="009F3E41"/>
    <w:rsid w:val="00A00B14"/>
    <w:rsid w:val="00A702F2"/>
    <w:rsid w:val="00A928EC"/>
    <w:rsid w:val="00A9429C"/>
    <w:rsid w:val="00AC2F87"/>
    <w:rsid w:val="00AC59E3"/>
    <w:rsid w:val="00B11E40"/>
    <w:rsid w:val="00B55EFB"/>
    <w:rsid w:val="00B674B8"/>
    <w:rsid w:val="00B94FAB"/>
    <w:rsid w:val="00BA394D"/>
    <w:rsid w:val="00BF21FE"/>
    <w:rsid w:val="00BF5B06"/>
    <w:rsid w:val="00C3407C"/>
    <w:rsid w:val="00C779A2"/>
    <w:rsid w:val="00CA0300"/>
    <w:rsid w:val="00CB1A87"/>
    <w:rsid w:val="00CC5DAD"/>
    <w:rsid w:val="00CF01FB"/>
    <w:rsid w:val="00CF0A78"/>
    <w:rsid w:val="00D2738D"/>
    <w:rsid w:val="00D41DB9"/>
    <w:rsid w:val="00D6680A"/>
    <w:rsid w:val="00DB317E"/>
    <w:rsid w:val="00DE3476"/>
    <w:rsid w:val="00E20BBC"/>
    <w:rsid w:val="00EE718B"/>
    <w:rsid w:val="00F405DD"/>
    <w:rsid w:val="00F47F1E"/>
    <w:rsid w:val="00F9381C"/>
    <w:rsid w:val="00FA5D95"/>
    <w:rsid w:val="00FB736E"/>
    <w:rsid w:val="00FC52C8"/>
    <w:rsid w:val="00FE6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0192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60192"/>
    <w:rPr>
      <w:rFonts w:ascii="Cambria" w:hAnsi="Cambria" w:cs="Cambria"/>
      <w:b/>
      <w:bCs/>
      <w:color w:val="4F81BD"/>
      <w:sz w:val="26"/>
      <w:szCs w:val="26"/>
      <w:lang w:eastAsia="ru-RU"/>
    </w:rPr>
  </w:style>
  <w:style w:type="paragraph" w:styleId="Title">
    <w:name w:val="Title"/>
    <w:basedOn w:val="Normal"/>
    <w:link w:val="TitleChar"/>
    <w:uiPriority w:val="99"/>
    <w:qFormat/>
    <w:rsid w:val="0095302F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5302F"/>
    <w:rPr>
      <w:rFonts w:ascii="Impact" w:hAnsi="Impact" w:cs="Impact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5302F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5302F"/>
    <w:rPr>
      <w:rFonts w:ascii="Arial Narrow" w:hAnsi="Arial Narrow" w:cs="Arial Narrow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8921E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921EF"/>
    <w:rPr>
      <w:rFonts w:ascii="Arial" w:hAnsi="Arial" w:cs="Arial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8921E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921EF"/>
    <w:rPr>
      <w:rFonts w:ascii="Arial" w:hAnsi="Arial" w:cs="Arial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B11E4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9462D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195</TotalTime>
  <Pages>2</Pages>
  <Words>373</Words>
  <Characters>2130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18</cp:revision>
  <cp:lastPrinted>2024-08-12T09:16:00Z</cp:lastPrinted>
  <dcterms:created xsi:type="dcterms:W3CDTF">2024-08-08T12:24:00Z</dcterms:created>
  <dcterms:modified xsi:type="dcterms:W3CDTF">2024-11-21T13:56:00Z</dcterms:modified>
</cp:coreProperties>
</file>